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45" w:type="dxa"/>
        <w:tblInd w:w="4322" w:type="dxa"/>
        <w:tblLayout w:type="fixed"/>
        <w:tblLook w:val="01E0"/>
      </w:tblPr>
      <w:tblGrid>
        <w:gridCol w:w="5145"/>
      </w:tblGrid>
      <w:tr w:rsidR="00034F7F" w:rsidTr="002B6B0E">
        <w:trPr>
          <w:trHeight w:val="327"/>
        </w:trPr>
        <w:tc>
          <w:tcPr>
            <w:tcW w:w="5145" w:type="dxa"/>
          </w:tcPr>
          <w:p w:rsidR="00034F7F" w:rsidRPr="000D0F6E" w:rsidRDefault="00034F7F" w:rsidP="002B6B0E">
            <w:pPr>
              <w:ind w:left="4109" w:hanging="41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034F7F" w:rsidRDefault="00034F7F" w:rsidP="00F552D8">
            <w:pPr>
              <w:ind w:firstLine="540"/>
              <w:jc w:val="center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государст-венным (муниципальным) учрежде-ниям), индивидуальным предпринима-телям, а также физическим лицам- производителям товаров, работ, услуг в целях финансового обеспечения (возмещения) затрат в связи с выполнением работ, оказанием услуг </w:t>
            </w:r>
          </w:p>
          <w:p w:rsidR="00034F7F" w:rsidRDefault="00034F7F" w:rsidP="00F552D8">
            <w:pPr>
              <w:ind w:firstLine="540"/>
              <w:jc w:val="center"/>
              <w:rPr>
                <w:sz w:val="28"/>
                <w:szCs w:val="28"/>
              </w:rPr>
            </w:pPr>
            <w:r w:rsidRPr="00F552D8">
              <w:rPr>
                <w:sz w:val="28"/>
                <w:szCs w:val="28"/>
              </w:rPr>
              <w:t>по сбору и транспортировке ртутьсодержащих отходов</w:t>
            </w:r>
          </w:p>
        </w:tc>
      </w:tr>
    </w:tbl>
    <w:p w:rsidR="00034F7F" w:rsidRDefault="00034F7F" w:rsidP="00716B1D">
      <w:pPr>
        <w:ind w:left="5580"/>
        <w:jc w:val="both"/>
        <w:rPr>
          <w:sz w:val="28"/>
          <w:szCs w:val="28"/>
        </w:rPr>
      </w:pPr>
    </w:p>
    <w:p w:rsidR="00034F7F" w:rsidRDefault="00034F7F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034F7F" w:rsidRDefault="00034F7F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034F7F" w:rsidRDefault="00034F7F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предоставляемых из бюджета Ейского городского поселения Ейского</w:t>
      </w:r>
    </w:p>
    <w:p w:rsidR="00034F7F" w:rsidRDefault="00034F7F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района </w:t>
      </w:r>
      <w:r w:rsidRPr="00F42873">
        <w:rPr>
          <w:sz w:val="28"/>
          <w:szCs w:val="28"/>
        </w:rPr>
        <w:t xml:space="preserve">для </w:t>
      </w:r>
      <w:r w:rsidRPr="00F0556C">
        <w:rPr>
          <w:sz w:val="28"/>
          <w:szCs w:val="28"/>
        </w:rPr>
        <w:t xml:space="preserve">финансового обеспечения (возмещения) затратв связи с выполнением работ, оказанием услуг </w:t>
      </w:r>
      <w:r w:rsidRPr="00F552D8">
        <w:rPr>
          <w:sz w:val="28"/>
          <w:szCs w:val="28"/>
        </w:rPr>
        <w:t>по сбору и транспортировке ртутьсодержащих отходов</w:t>
      </w:r>
      <w:bookmarkStart w:id="0" w:name="_GoBack"/>
      <w:bookmarkEnd w:id="0"/>
    </w:p>
    <w:p w:rsidR="00034F7F" w:rsidRDefault="00034F7F" w:rsidP="008242C3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>за ____________ 20__ г.</w:t>
      </w:r>
    </w:p>
    <w:p w:rsidR="00034F7F" w:rsidRDefault="00034F7F" w:rsidP="00716B1D">
      <w:pPr>
        <w:pStyle w:val="ConsPlusNonformat"/>
        <w:widowControl/>
        <w:rPr>
          <w:rFonts w:cs="Times New Roman"/>
        </w:rPr>
      </w:pPr>
    </w:p>
    <w:p w:rsidR="00034F7F" w:rsidRDefault="00034F7F" w:rsidP="00716B1D">
      <w:pPr>
        <w:pStyle w:val="ConsPlusNonformat"/>
        <w:widowControl/>
        <w:rPr>
          <w:rFonts w:cs="Times New Roman"/>
        </w:rPr>
      </w:pPr>
    </w:p>
    <w:p w:rsidR="00034F7F" w:rsidRDefault="00034F7F" w:rsidP="00716B1D">
      <w:pPr>
        <w:pStyle w:val="ConsPlusNonformat"/>
        <w:widowControl/>
      </w:pPr>
      <w:r>
        <w:t>___________________________________________________________________________</w:t>
      </w:r>
    </w:p>
    <w:p w:rsidR="00034F7F" w:rsidRDefault="00034F7F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034F7F" w:rsidRDefault="00034F7F" w:rsidP="00716B1D">
      <w:pPr>
        <w:pStyle w:val="ConsPlusNonformat"/>
        <w:widowControl/>
      </w:pPr>
      <w:r>
        <w:t>___________________________________________________________________________</w:t>
      </w:r>
    </w:p>
    <w:p w:rsidR="00034F7F" w:rsidRDefault="00034F7F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034F7F" w:rsidRDefault="00034F7F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034F7F" w:rsidRDefault="00034F7F" w:rsidP="00716B1D">
      <w:pPr>
        <w:autoSpaceDE w:val="0"/>
        <w:autoSpaceDN w:val="0"/>
        <w:adjustRightInd w:val="0"/>
        <w:jc w:val="both"/>
      </w:pPr>
    </w:p>
    <w:p w:rsidR="00034F7F" w:rsidRDefault="00034F7F" w:rsidP="00716B1D">
      <w:pPr>
        <w:autoSpaceDE w:val="0"/>
        <w:autoSpaceDN w:val="0"/>
        <w:adjustRightInd w:val="0"/>
        <w:jc w:val="both"/>
      </w:pPr>
    </w:p>
    <w:p w:rsidR="00034F7F" w:rsidRDefault="00034F7F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034F7F" w:rsidRDefault="00034F7F" w:rsidP="00716B1D">
      <w:pPr>
        <w:pStyle w:val="ConsPlusNonformat"/>
        <w:widowControl/>
        <w:jc w:val="both"/>
      </w:pPr>
      <w:r>
        <w:t>│          Наименование показателя                           │Сумма за    │</w:t>
      </w:r>
    </w:p>
    <w:p w:rsidR="00034F7F" w:rsidRDefault="00034F7F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034F7F" w:rsidRDefault="00034F7F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  в том числе на:                        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034F7F" w:rsidRDefault="00034F7F" w:rsidP="00716B1D">
      <w:pPr>
        <w:pStyle w:val="ConsPlusNonformat"/>
        <w:widowControl/>
        <w:jc w:val="both"/>
      </w:pPr>
      <w:r>
        <w:t>│IV.Остаток средств субсидии на конец отчетного периода      │            │</w:t>
      </w:r>
    </w:p>
    <w:p w:rsidR="00034F7F" w:rsidRDefault="00034F7F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034F7F" w:rsidRDefault="00034F7F" w:rsidP="00716B1D">
      <w:pPr>
        <w:autoSpaceDE w:val="0"/>
        <w:autoSpaceDN w:val="0"/>
        <w:adjustRightInd w:val="0"/>
        <w:jc w:val="both"/>
      </w:pPr>
      <w:r>
        <w:t>Приложение: ________________ документов на ___________ листах.</w:t>
      </w:r>
    </w:p>
    <w:p w:rsidR="00034F7F" w:rsidRDefault="00034F7F" w:rsidP="00716B1D">
      <w:pPr>
        <w:pStyle w:val="ConsPlusNonformat"/>
        <w:widowControl/>
        <w:rPr>
          <w:rFonts w:cs="Times New Roman"/>
        </w:rPr>
      </w:pPr>
    </w:p>
    <w:p w:rsidR="00034F7F" w:rsidRDefault="00034F7F" w:rsidP="00716B1D">
      <w:pPr>
        <w:pStyle w:val="ConsPlusNonformat"/>
        <w:widowControl/>
        <w:rPr>
          <w:rFonts w:cs="Times New Roman"/>
        </w:rPr>
      </w:pPr>
    </w:p>
    <w:p w:rsidR="00034F7F" w:rsidRDefault="00034F7F" w:rsidP="00716B1D">
      <w:pPr>
        <w:pStyle w:val="ConsPlusNonformat"/>
        <w:widowControl/>
        <w:rPr>
          <w:rFonts w:cs="Times New Roman"/>
        </w:rPr>
      </w:pPr>
    </w:p>
    <w:p w:rsidR="00034F7F" w:rsidRDefault="00034F7F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034F7F" w:rsidRDefault="00034F7F" w:rsidP="00716B1D">
      <w:pPr>
        <w:pStyle w:val="ConsPlusNonformat"/>
        <w:widowControl/>
      </w:pPr>
      <w:r>
        <w:t>(подпись)   (расшифровка             (подпись)  (расшифровка</w:t>
      </w:r>
    </w:p>
    <w:p w:rsidR="00034F7F" w:rsidRDefault="00034F7F" w:rsidP="00716B1D">
      <w:pPr>
        <w:pStyle w:val="ConsPlusNonformat"/>
        <w:widowControl/>
      </w:pPr>
      <w:r>
        <w:t>подписи)                            подписи)</w:t>
      </w:r>
    </w:p>
    <w:p w:rsidR="00034F7F" w:rsidRDefault="00034F7F" w:rsidP="00716B1D">
      <w:pPr>
        <w:pStyle w:val="ConsPlusNonformat"/>
        <w:widowControl/>
      </w:pPr>
    </w:p>
    <w:p w:rsidR="00034F7F" w:rsidRDefault="00034F7F" w:rsidP="00716B1D">
      <w:pPr>
        <w:pStyle w:val="ConsPlusNonformat"/>
        <w:widowControl/>
      </w:pPr>
    </w:p>
    <w:p w:rsidR="00034F7F" w:rsidRDefault="00034F7F" w:rsidP="00716B1D">
      <w:pPr>
        <w:pStyle w:val="ConsPlusNonformat"/>
        <w:widowControl/>
      </w:pPr>
      <w:r>
        <w:t>"__" ___________ 20__ г.</w:t>
      </w:r>
    </w:p>
    <w:p w:rsidR="00034F7F" w:rsidRDefault="00034F7F"/>
    <w:p w:rsidR="00034F7F" w:rsidRDefault="00034F7F"/>
    <w:p w:rsidR="00034F7F" w:rsidRPr="00323378" w:rsidRDefault="00034F7F" w:rsidP="003233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3378">
        <w:rPr>
          <w:sz w:val="28"/>
          <w:szCs w:val="28"/>
        </w:rPr>
        <w:t xml:space="preserve">Начальник управления </w:t>
      </w:r>
    </w:p>
    <w:p w:rsidR="00034F7F" w:rsidRPr="00323378" w:rsidRDefault="00034F7F" w:rsidP="0032337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23378">
        <w:rPr>
          <w:rFonts w:ascii="Times New Roman" w:hAnsi="Times New Roman" w:cs="Times New Roman"/>
          <w:sz w:val="28"/>
          <w:szCs w:val="28"/>
        </w:rPr>
        <w:t>жилищно-коммунального хозяйства                                                  Д.К.Драчев</w:t>
      </w:r>
    </w:p>
    <w:sectPr w:rsidR="00034F7F" w:rsidRPr="00323378" w:rsidSect="000723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F7F" w:rsidRDefault="00034F7F" w:rsidP="000723BB">
      <w:r>
        <w:separator/>
      </w:r>
    </w:p>
  </w:endnote>
  <w:endnote w:type="continuationSeparator" w:id="1">
    <w:p w:rsidR="00034F7F" w:rsidRDefault="00034F7F" w:rsidP="00072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F7F" w:rsidRDefault="00034F7F" w:rsidP="000723BB">
      <w:r>
        <w:separator/>
      </w:r>
    </w:p>
  </w:footnote>
  <w:footnote w:type="continuationSeparator" w:id="1">
    <w:p w:rsidR="00034F7F" w:rsidRDefault="00034F7F" w:rsidP="00072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7F" w:rsidRDefault="00034F7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034F7F" w:rsidRDefault="00034F7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A89"/>
    <w:rsid w:val="00034F7F"/>
    <w:rsid w:val="00071A89"/>
    <w:rsid w:val="000723BB"/>
    <w:rsid w:val="000835E2"/>
    <w:rsid w:val="000864E2"/>
    <w:rsid w:val="000D0F6E"/>
    <w:rsid w:val="000D2DAE"/>
    <w:rsid w:val="00103F55"/>
    <w:rsid w:val="002627EF"/>
    <w:rsid w:val="002B6B0E"/>
    <w:rsid w:val="00306F0F"/>
    <w:rsid w:val="00317891"/>
    <w:rsid w:val="00323378"/>
    <w:rsid w:val="00393BDF"/>
    <w:rsid w:val="00420286"/>
    <w:rsid w:val="00467A42"/>
    <w:rsid w:val="004704EC"/>
    <w:rsid w:val="004D5428"/>
    <w:rsid w:val="004E0223"/>
    <w:rsid w:val="00502952"/>
    <w:rsid w:val="0058377C"/>
    <w:rsid w:val="0058660B"/>
    <w:rsid w:val="00716B1D"/>
    <w:rsid w:val="0073796E"/>
    <w:rsid w:val="008242C3"/>
    <w:rsid w:val="00A115CA"/>
    <w:rsid w:val="00A16531"/>
    <w:rsid w:val="00B80081"/>
    <w:rsid w:val="00B852A0"/>
    <w:rsid w:val="00C70239"/>
    <w:rsid w:val="00E23D6F"/>
    <w:rsid w:val="00E81AB8"/>
    <w:rsid w:val="00F0556C"/>
    <w:rsid w:val="00F42873"/>
    <w:rsid w:val="00F552D8"/>
    <w:rsid w:val="00F83E70"/>
    <w:rsid w:val="00F92DFF"/>
    <w:rsid w:val="00FE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B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6B1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723B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723B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723B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723B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2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2</Pages>
  <Words>450</Words>
  <Characters>2570</Characters>
  <Application>Microsoft Office Outlook</Application>
  <DocSecurity>0</DocSecurity>
  <Lines>0</Lines>
  <Paragraphs>0</Paragraphs>
  <ScaleCrop>false</ScaleCrop>
  <Company>WareZ Provider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www.PHILka.RU</cp:lastModifiedBy>
  <cp:revision>28</cp:revision>
  <cp:lastPrinted>2017-06-23T12:00:00Z</cp:lastPrinted>
  <dcterms:created xsi:type="dcterms:W3CDTF">2014-03-20T14:39:00Z</dcterms:created>
  <dcterms:modified xsi:type="dcterms:W3CDTF">2017-10-11T07:25:00Z</dcterms:modified>
</cp:coreProperties>
</file>